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7B1DA4DC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1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F17236" w:rsidRPr="00A83773" w14:paraId="5CE7C1A9" w14:textId="77777777" w:rsidTr="00E33E48">
        <w:tc>
          <w:tcPr>
            <w:tcW w:w="4673" w:type="dxa"/>
          </w:tcPr>
          <w:p w14:paraId="0C86EBA3" w14:textId="77777777" w:rsidR="00F17236" w:rsidRPr="00A83773" w:rsidRDefault="00F17236" w:rsidP="00E33E48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2F0A8131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10AF86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17236" w:rsidRPr="00A83773" w14:paraId="4C2D539F" w14:textId="77777777" w:rsidTr="00E33E48">
        <w:tc>
          <w:tcPr>
            <w:tcW w:w="4673" w:type="dxa"/>
          </w:tcPr>
          <w:p w14:paraId="41FD461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2C77989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3256200" w14:textId="192A72B4" w:rsidR="00F17236" w:rsidRPr="00A83773" w:rsidRDefault="00F17236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5F6FFD">
              <w:rPr>
                <w:rFonts w:ascii="Calibri" w:hAnsi="Calibri"/>
                <w:szCs w:val="20"/>
              </w:rPr>
              <w:t>5</w:t>
            </w:r>
            <w:r>
              <w:rPr>
                <w:rFonts w:ascii="Calibri" w:hAnsi="Calibri"/>
                <w:szCs w:val="20"/>
              </w:rPr>
              <w:t>/0</w:t>
            </w:r>
            <w:r w:rsidR="005F6FFD">
              <w:rPr>
                <w:rFonts w:ascii="Calibri" w:hAnsi="Calibri"/>
                <w:szCs w:val="20"/>
              </w:rPr>
              <w:t>6</w:t>
            </w:r>
            <w:r>
              <w:rPr>
                <w:rFonts w:ascii="Calibri" w:hAnsi="Calibri"/>
                <w:szCs w:val="20"/>
              </w:rPr>
              <w:t>/25</w:t>
            </w:r>
            <w:r w:rsidR="005F6FFD"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45B2B4FE" w14:textId="77777777" w:rsidTr="00E33E48">
        <w:tc>
          <w:tcPr>
            <w:tcW w:w="4673" w:type="dxa"/>
          </w:tcPr>
          <w:p w14:paraId="01EDC865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1A2D75B4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D0937E8" w14:textId="654BE314" w:rsidR="00F17236" w:rsidRPr="00A83773" w:rsidRDefault="005F6FF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6</w:t>
            </w:r>
            <w:r w:rsidR="00F1723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65</w:t>
            </w:r>
            <w:r w:rsidR="00F17236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F17236" w:rsidRPr="00A83773" w14:paraId="1FDA9F26" w14:textId="77777777" w:rsidTr="00E33E48">
        <w:tc>
          <w:tcPr>
            <w:tcW w:w="4673" w:type="dxa"/>
          </w:tcPr>
          <w:p w14:paraId="73D65BD2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018D888B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2DBBFCB6" w14:textId="00D73E6E" w:rsidR="00F17236" w:rsidRPr="00A83773" w:rsidRDefault="005F6FF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03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F1723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5AFC7FC8" w14:textId="77777777" w:rsidTr="00E33E48">
        <w:tc>
          <w:tcPr>
            <w:tcW w:w="4673" w:type="dxa"/>
            <w:tcBorders>
              <w:bottom w:val="single" w:sz="12" w:space="0" w:color="auto"/>
            </w:tcBorders>
          </w:tcPr>
          <w:p w14:paraId="2118294B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6F4F21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6DF7EAED" w14:textId="37F8172B" w:rsidR="00F17236" w:rsidRPr="00A83773" w:rsidRDefault="005F6FF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09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F17236">
              <w:rPr>
                <w:rFonts w:ascii="Calibri" w:hAnsi="Calibri"/>
                <w:szCs w:val="20"/>
              </w:rPr>
              <w:t>/25 (5:00pm)</w:t>
            </w:r>
          </w:p>
        </w:tc>
      </w:tr>
      <w:tr w:rsidR="00F17236" w:rsidRPr="00A83773" w14:paraId="69FDBD88" w14:textId="77777777" w:rsidTr="00E33E48">
        <w:tc>
          <w:tcPr>
            <w:tcW w:w="4673" w:type="dxa"/>
          </w:tcPr>
          <w:p w14:paraId="23BEF4E6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6FC5DBD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8FC177" w14:textId="65A4A0F7" w:rsidR="00F17236" w:rsidRPr="00A83773" w:rsidRDefault="005F6FF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F1723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07</w:t>
            </w:r>
            <w:r w:rsidR="00F1723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7AFFF1F4" w14:textId="77777777" w:rsidTr="00E33E48">
        <w:tc>
          <w:tcPr>
            <w:tcW w:w="4673" w:type="dxa"/>
          </w:tcPr>
          <w:p w14:paraId="465CF94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77D4D23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3A91809E" w14:textId="1E8A5628" w:rsidR="00F17236" w:rsidRPr="00A83773" w:rsidRDefault="005F6FF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F1723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07</w:t>
            </w:r>
            <w:r w:rsidR="00F1723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4E81A97C" w14:textId="77777777" w:rsidTr="00E33E48">
        <w:tc>
          <w:tcPr>
            <w:tcW w:w="4673" w:type="dxa"/>
          </w:tcPr>
          <w:p w14:paraId="47F2258F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2F97CBF9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D78CDF2" w14:textId="458345F1" w:rsidR="00F17236" w:rsidRPr="00A83773" w:rsidRDefault="005F6FF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F1723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28C6ABB8" w14:textId="77777777" w:rsidTr="00E33E48">
        <w:tc>
          <w:tcPr>
            <w:tcW w:w="4673" w:type="dxa"/>
          </w:tcPr>
          <w:p w14:paraId="5F4FDB87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15A5AFF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105BB1F5" w14:textId="45D9BCCE" w:rsidR="00F17236" w:rsidRPr="00A83773" w:rsidRDefault="005F6FF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F1723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33618" w14:paraId="029E8230" w14:textId="77777777" w:rsidTr="00E33E48">
        <w:tc>
          <w:tcPr>
            <w:tcW w:w="4673" w:type="dxa"/>
          </w:tcPr>
          <w:p w14:paraId="68B66FA8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39E67A9D" w14:textId="77777777" w:rsidR="00F17236" w:rsidRPr="00690137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9FAB92B" w14:textId="3578E337" w:rsidR="00F17236" w:rsidRPr="00532E97" w:rsidRDefault="00F17236" w:rsidP="00E33E48">
            <w:pPr>
              <w:jc w:val="center"/>
              <w:rPr>
                <w:rFonts w:ascii="Calibri" w:hAnsi="Calibri"/>
                <w:szCs w:val="20"/>
              </w:rPr>
            </w:pP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832FE" w14:textId="77777777" w:rsidR="00374EDD" w:rsidRDefault="00374EDD">
      <w:r>
        <w:separator/>
      </w:r>
    </w:p>
  </w:endnote>
  <w:endnote w:type="continuationSeparator" w:id="0">
    <w:p w14:paraId="31A8E56A" w14:textId="77777777" w:rsidR="00374EDD" w:rsidRDefault="00374EDD">
      <w:r>
        <w:continuationSeparator/>
      </w:r>
    </w:p>
  </w:endnote>
  <w:endnote w:type="continuationNotice" w:id="1">
    <w:p w14:paraId="404D95F4" w14:textId="77777777" w:rsidR="00374EDD" w:rsidRDefault="00374E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32ED23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F6FFD">
      <w:rPr>
        <w:noProof/>
      </w:rPr>
      <w:t>2026-06-16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2115D" w14:textId="77777777" w:rsidR="00374EDD" w:rsidRDefault="00374EDD">
      <w:r>
        <w:separator/>
      </w:r>
    </w:p>
  </w:footnote>
  <w:footnote w:type="continuationSeparator" w:id="0">
    <w:p w14:paraId="756ECD8B" w14:textId="77777777" w:rsidR="00374EDD" w:rsidRDefault="00374EDD">
      <w:r>
        <w:continuationSeparator/>
      </w:r>
    </w:p>
  </w:footnote>
  <w:footnote w:type="continuationNotice" w:id="1">
    <w:p w14:paraId="70D9F6D8" w14:textId="77777777" w:rsidR="00374EDD" w:rsidRDefault="00374E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</w:t>
    </w:r>
    <w:proofErr w:type="gramStart"/>
    <w:r w:rsidR="00133D55" w:rsidRPr="004D63BE">
      <w:rPr>
        <w:rFonts w:cs="Calibri"/>
        <w:sz w:val="20"/>
        <w:u w:val="single"/>
      </w:rPr>
      <w:t xml:space="preserve">Main)   </w:t>
    </w:r>
    <w:proofErr w:type="gramEnd"/>
    <w:r w:rsidR="00133D55" w:rsidRPr="004D63BE">
      <w:rPr>
        <w:rFonts w:cs="Calibri"/>
        <w:sz w:val="20"/>
        <w:u w:val="single"/>
      </w:rPr>
      <w:t xml:space="preserve">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639512">
    <w:abstractNumId w:val="1"/>
  </w:num>
  <w:num w:numId="2" w16cid:durableId="1810317602">
    <w:abstractNumId w:val="10"/>
  </w:num>
  <w:num w:numId="3" w16cid:durableId="1081223613">
    <w:abstractNumId w:val="11"/>
  </w:num>
  <w:num w:numId="4" w16cid:durableId="589579172">
    <w:abstractNumId w:val="4"/>
  </w:num>
  <w:num w:numId="5" w16cid:durableId="1545677229">
    <w:abstractNumId w:val="3"/>
  </w:num>
  <w:num w:numId="6" w16cid:durableId="18240439">
    <w:abstractNumId w:val="7"/>
  </w:num>
  <w:num w:numId="7" w16cid:durableId="759713150">
    <w:abstractNumId w:val="5"/>
  </w:num>
  <w:num w:numId="8" w16cid:durableId="1864973454">
    <w:abstractNumId w:val="9"/>
  </w:num>
  <w:num w:numId="9" w16cid:durableId="963391234">
    <w:abstractNumId w:val="0"/>
  </w:num>
  <w:num w:numId="10" w16cid:durableId="1239901091">
    <w:abstractNumId w:val="8"/>
  </w:num>
  <w:num w:numId="11" w16cid:durableId="893202441">
    <w:abstractNumId w:val="2"/>
  </w:num>
  <w:num w:numId="12" w16cid:durableId="115784006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74EDD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5F6FFD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1CF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8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Gordon Teiaa</cp:lastModifiedBy>
  <cp:revision>7</cp:revision>
  <cp:lastPrinted>2013-10-18T08:32:00Z</cp:lastPrinted>
  <dcterms:created xsi:type="dcterms:W3CDTF">2020-07-06T12:32:00Z</dcterms:created>
  <dcterms:modified xsi:type="dcterms:W3CDTF">2026-06-15T23:54:00Z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</Properties>
</file>